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   (d.ca.1428)</w:t>
      </w: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Sep.1428</w:t>
      </w:r>
      <w:r>
        <w:rPr>
          <w:rFonts w:ascii="Times New Roman" w:hAnsi="Times New Roman" w:cs="Times New Roman"/>
          <w:sz w:val="24"/>
          <w:szCs w:val="24"/>
        </w:rPr>
        <w:tab/>
        <w:t xml:space="preserve">His apprentice, John Rydon(q.v.), became a Freeman. </w:t>
      </w:r>
    </w:p>
    <w:p w:rsidR="000A744F" w:rsidRDefault="000A744F" w:rsidP="000A744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(“Exeter Freemen” p.46)</w:t>
      </w: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744F" w:rsidRDefault="000A744F" w:rsidP="000A7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44F" w:rsidRDefault="000A744F" w:rsidP="00564E3C">
      <w:pPr>
        <w:spacing w:after="0" w:line="240" w:lineRule="auto"/>
      </w:pPr>
      <w:r>
        <w:separator/>
      </w:r>
    </w:p>
  </w:endnote>
  <w:endnote w:type="continuationSeparator" w:id="0">
    <w:p w:rsidR="000A744F" w:rsidRDefault="000A74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744F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44F" w:rsidRDefault="000A744F" w:rsidP="00564E3C">
      <w:pPr>
        <w:spacing w:after="0" w:line="240" w:lineRule="auto"/>
      </w:pPr>
      <w:r>
        <w:separator/>
      </w:r>
    </w:p>
  </w:footnote>
  <w:footnote w:type="continuationSeparator" w:id="0">
    <w:p w:rsidR="000A744F" w:rsidRDefault="000A74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44F"/>
    <w:rsid w:val="000A744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82461C-91E2-4508-AA43-BD9C0F05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2015-12-07T21:51:00Z</dcterms:created>
  <dcterms:modified xsi:type="dcterms:W3CDTF">2015-12-07T21:53:00Z</dcterms:modified>
</cp:coreProperties>
</file>